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0A0"/>
      </w:tblPr>
      <w:tblGrid>
        <w:gridCol w:w="3859"/>
        <w:gridCol w:w="1600"/>
        <w:gridCol w:w="880"/>
        <w:gridCol w:w="1140"/>
        <w:gridCol w:w="1240"/>
        <w:gridCol w:w="1180"/>
      </w:tblGrid>
      <w:tr w:rsidR="00407AA7" w:rsidRPr="00B3237F" w:rsidTr="000C758A">
        <w:trPr>
          <w:trHeight w:val="30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7AA7" w:rsidRPr="000C758A" w:rsidRDefault="00407AA7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407AA7" w:rsidRDefault="00407AA7" w:rsidP="0025505F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407AA7" w:rsidRDefault="00407AA7" w:rsidP="0025505F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07AA7" w:rsidRDefault="00407AA7" w:rsidP="00F73743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XVI</w:t>
      </w:r>
      <w:r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407AA7" w:rsidRDefault="00407AA7" w:rsidP="00F73743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407AA7" w:rsidRDefault="00407AA7" w:rsidP="00F73743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407AA7" w:rsidRDefault="00407AA7" w:rsidP="00F73743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от 19.04.2016 года № 3-118</w:t>
      </w: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07AA7" w:rsidRPr="00590CCC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1431"/>
        <w:gridCol w:w="4596"/>
        <w:gridCol w:w="1160"/>
        <w:gridCol w:w="1116"/>
        <w:gridCol w:w="1357"/>
      </w:tblGrid>
      <w:tr w:rsidR="00407AA7" w:rsidRPr="00B3237F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07AA7" w:rsidRPr="00590CCC" w:rsidRDefault="00407AA7" w:rsidP="00910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на исполнение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муниципальных целевых программ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2015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07AA7" w:rsidRPr="00B3237F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07AA7" w:rsidRPr="00B3237F" w:rsidTr="001F5A1D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590CCC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590CCC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Pr="00590CCC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70868,1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Pr="00590CCC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66932,6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Pr="00590CCC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407AA7" w:rsidRPr="00B3237F" w:rsidTr="00842688">
        <w:trPr>
          <w:trHeight w:val="4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"Обеспечение жильем молодых семей"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501,1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07AA7" w:rsidRPr="00B3237F" w:rsidTr="00166FC1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166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49317,8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166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49084,1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166F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04 0 000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"Улучшение социальных условий жизни отдельных категорий граждан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253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949,1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муниципальном образовании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253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"Реализация и развитие молодежной политики, физической культуры и спорта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9F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5820,0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5814,2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2726,4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2714,7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"Поддержка возрождения и развития кубанского казачества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253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407AA7" w:rsidRPr="00B3237F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1F5A1D" w:rsidRDefault="00407AA7" w:rsidP="00EF3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3DA5">
              <w:rPr>
                <w:rFonts w:ascii="Times New Roman" w:hAnsi="Times New Roman"/>
                <w:sz w:val="24"/>
                <w:szCs w:val="24"/>
                <w:lang w:eastAsia="ru-RU"/>
              </w:rPr>
              <w:t>пальная программа "Противодействие террористической и экстремистской деятельности, профилактика терроризма и экстремизма на территории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EF3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407AA7" w:rsidRPr="00B3237F" w:rsidTr="00842688">
        <w:trPr>
          <w:trHeight w:val="1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25505F" w:rsidRDefault="00407AA7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A7" w:rsidRPr="0025505F" w:rsidRDefault="00407AA7" w:rsidP="00590C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7AA7" w:rsidRPr="0025505F" w:rsidRDefault="00407AA7" w:rsidP="00253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131621,0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Pr="0025505F" w:rsidRDefault="00407AA7" w:rsidP="002536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127408,1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AA7" w:rsidRPr="0025505F" w:rsidRDefault="00407AA7" w:rsidP="00842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</w:tbl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407AA7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407AA7" w:rsidRPr="00590CCC" w:rsidRDefault="00407AA7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Т.В. Миронова</w:t>
      </w:r>
    </w:p>
    <w:sectPr w:rsidR="00407AA7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7109B"/>
    <w:rsid w:val="000C758A"/>
    <w:rsid w:val="000D1AA2"/>
    <w:rsid w:val="00101878"/>
    <w:rsid w:val="00166FC1"/>
    <w:rsid w:val="0018484F"/>
    <w:rsid w:val="001C02ED"/>
    <w:rsid w:val="001F3A31"/>
    <w:rsid w:val="001F5A1D"/>
    <w:rsid w:val="00223336"/>
    <w:rsid w:val="0025367C"/>
    <w:rsid w:val="0025505F"/>
    <w:rsid w:val="002F6260"/>
    <w:rsid w:val="00375D9C"/>
    <w:rsid w:val="003D68EA"/>
    <w:rsid w:val="00407AA7"/>
    <w:rsid w:val="00474DA9"/>
    <w:rsid w:val="00503586"/>
    <w:rsid w:val="00556391"/>
    <w:rsid w:val="00556CB7"/>
    <w:rsid w:val="00571A86"/>
    <w:rsid w:val="00575127"/>
    <w:rsid w:val="00590CCC"/>
    <w:rsid w:val="005C12E2"/>
    <w:rsid w:val="005F0937"/>
    <w:rsid w:val="00720A6C"/>
    <w:rsid w:val="007410EE"/>
    <w:rsid w:val="007C30D8"/>
    <w:rsid w:val="00810BF1"/>
    <w:rsid w:val="00826EB2"/>
    <w:rsid w:val="00842688"/>
    <w:rsid w:val="0088655D"/>
    <w:rsid w:val="009102C7"/>
    <w:rsid w:val="0097640F"/>
    <w:rsid w:val="009C7027"/>
    <w:rsid w:val="009E3F52"/>
    <w:rsid w:val="009F1D86"/>
    <w:rsid w:val="00A51A77"/>
    <w:rsid w:val="00A675B6"/>
    <w:rsid w:val="00AB75EF"/>
    <w:rsid w:val="00AD1D61"/>
    <w:rsid w:val="00B3237F"/>
    <w:rsid w:val="00BD1ABA"/>
    <w:rsid w:val="00BE3B90"/>
    <w:rsid w:val="00CA6236"/>
    <w:rsid w:val="00D634B6"/>
    <w:rsid w:val="00DC78AE"/>
    <w:rsid w:val="00DC7CCF"/>
    <w:rsid w:val="00DD4C69"/>
    <w:rsid w:val="00DE79BE"/>
    <w:rsid w:val="00E012BB"/>
    <w:rsid w:val="00E83B16"/>
    <w:rsid w:val="00E87992"/>
    <w:rsid w:val="00EF3DA5"/>
    <w:rsid w:val="00EF785A"/>
    <w:rsid w:val="00F73743"/>
    <w:rsid w:val="00FB743F"/>
    <w:rsid w:val="00FE6E10"/>
    <w:rsid w:val="00FF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90C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369</Words>
  <Characters>2106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10</cp:revision>
  <cp:lastPrinted>2016-02-29T13:17:00Z</cp:lastPrinted>
  <dcterms:created xsi:type="dcterms:W3CDTF">2015-08-05T11:42:00Z</dcterms:created>
  <dcterms:modified xsi:type="dcterms:W3CDTF">2016-04-26T05:33:00Z</dcterms:modified>
</cp:coreProperties>
</file>